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D" w:rsidRDefault="0071049D" w:rsidP="00710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71049D" w:rsidRDefault="0071049D" w:rsidP="00710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1049D" w:rsidRDefault="0071049D" w:rsidP="00710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49D" w:rsidRDefault="0071049D" w:rsidP="00710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49D" w:rsidRDefault="0071049D" w:rsidP="00710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Kingsbridge by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Bisho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1049D" w:rsidRDefault="0071049D" w:rsidP="00710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p.95)</w:t>
      </w:r>
    </w:p>
    <w:p w:rsidR="0071049D" w:rsidRDefault="0071049D" w:rsidP="00710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49D" w:rsidRDefault="0071049D" w:rsidP="00710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49D" w:rsidRPr="00BF33A4" w:rsidRDefault="0071049D" w:rsidP="00710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71049D" w:rsidRDefault="0071049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104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49D" w:rsidRDefault="0071049D" w:rsidP="00E71FC3">
      <w:pPr>
        <w:spacing w:after="0" w:line="240" w:lineRule="auto"/>
      </w:pPr>
      <w:r>
        <w:separator/>
      </w:r>
    </w:p>
  </w:endnote>
  <w:endnote w:type="continuationSeparator" w:id="0">
    <w:p w:rsidR="0071049D" w:rsidRDefault="007104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49D" w:rsidRDefault="0071049D" w:rsidP="00E71FC3">
      <w:pPr>
        <w:spacing w:after="0" w:line="240" w:lineRule="auto"/>
      </w:pPr>
      <w:r>
        <w:separator/>
      </w:r>
    </w:p>
  </w:footnote>
  <w:footnote w:type="continuationSeparator" w:id="0">
    <w:p w:rsidR="0071049D" w:rsidRDefault="007104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9D"/>
    <w:rsid w:val="0071049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9C6D8"/>
  <w15:chartTrackingRefBased/>
  <w15:docId w15:val="{40409446-7D59-431F-A0CF-7016FFDEC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2016-03-09T21:46:00Z</dcterms:created>
  <dcterms:modified xsi:type="dcterms:W3CDTF">2016-03-09T21:47:00Z</dcterms:modified>
</cp:coreProperties>
</file>